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2DF" w:rsidRDefault="004642DF" w:rsidP="004642DF">
      <w:pPr>
        <w:pStyle w:val="Heading1"/>
      </w:pPr>
      <w:r>
        <w:t>GENERAL</w:t>
      </w:r>
    </w:p>
    <w:p w:rsidR="004642DF" w:rsidRDefault="004642DF" w:rsidP="004642DF">
      <w:pPr>
        <w:pStyle w:val="Heading2"/>
      </w:pPr>
      <w:r>
        <w:t>Summary</w:t>
      </w:r>
    </w:p>
    <w:p w:rsidR="004642DF" w:rsidRDefault="004642DF" w:rsidP="004642DF">
      <w:pPr>
        <w:pStyle w:val="Heading3"/>
      </w:pPr>
      <w:r>
        <w:t xml:space="preserve">Provide all services, labor, materials, tools, and equipment required for the complete and proper installation of communication conduits, </w:t>
      </w:r>
      <w:proofErr w:type="spellStart"/>
      <w:r>
        <w:t>backboxes</w:t>
      </w:r>
      <w:proofErr w:type="spellEnd"/>
      <w:r>
        <w:t xml:space="preserve">, and  hardware as called for in these specifications and related drawings.  The communication, conduits, </w:t>
      </w:r>
      <w:proofErr w:type="spellStart"/>
      <w:r>
        <w:t>backboxes</w:t>
      </w:r>
      <w:proofErr w:type="spellEnd"/>
      <w:r>
        <w:t>, and hardware (called technology rough-in) will be installed by the electrical contractor.</w:t>
      </w:r>
    </w:p>
    <w:p w:rsidR="004642DF" w:rsidRDefault="004642DF" w:rsidP="004642DF">
      <w:pPr>
        <w:pStyle w:val="Heading3"/>
      </w:pPr>
      <w:proofErr w:type="spellStart"/>
      <w:r>
        <w:t>Backboxes</w:t>
      </w:r>
      <w:proofErr w:type="spellEnd"/>
      <w:r>
        <w:t xml:space="preserve"> are defined as the communications metallic box (single gang, double gang, 4 </w:t>
      </w:r>
      <w:proofErr w:type="gramStart"/>
      <w:r>
        <w:t>square</w:t>
      </w:r>
      <w:proofErr w:type="gramEnd"/>
      <w:r>
        <w:t xml:space="preserve">, handy-box, or device box) with appropriate cover that is mounted in the wall and the conduit is attached for cabling.  The </w:t>
      </w:r>
      <w:proofErr w:type="spellStart"/>
      <w:r>
        <w:t>backbox</w:t>
      </w:r>
      <w:proofErr w:type="spellEnd"/>
      <w:r>
        <w:t xml:space="preserve"> is used to mount the Communication Location (CL) and voice/data jacks.</w:t>
      </w:r>
    </w:p>
    <w:p w:rsidR="004642DF" w:rsidRDefault="004642DF" w:rsidP="004642DF">
      <w:pPr>
        <w:pStyle w:val="Heading2"/>
      </w:pPr>
      <w:r>
        <w:t>System Description</w:t>
      </w:r>
    </w:p>
    <w:p w:rsidR="00BA4E79" w:rsidRDefault="004642DF" w:rsidP="004642DF">
      <w:pPr>
        <w:pStyle w:val="Heading3"/>
      </w:pPr>
      <w:r>
        <w:t>Provide adequate pathways, for the distribution of communication wiring, “</w:t>
      </w:r>
      <w:proofErr w:type="spellStart"/>
      <w:r>
        <w:t>homerunning</w:t>
      </w:r>
      <w:proofErr w:type="spellEnd"/>
      <w:r>
        <w:t xml:space="preserve">” the cabling from the </w:t>
      </w:r>
      <w:r w:rsidR="00475334">
        <w:t xml:space="preserve">Telecommunications </w:t>
      </w:r>
      <w:r>
        <w:t>R</w:t>
      </w:r>
      <w:r w:rsidR="00475334">
        <w:t>oom (TR)</w:t>
      </w:r>
      <w:r>
        <w:t xml:space="preserve"> to the </w:t>
      </w:r>
      <w:r w:rsidR="00475334">
        <w:t>Communication Location (</w:t>
      </w:r>
      <w:r>
        <w:t>CL</w:t>
      </w:r>
      <w:r w:rsidR="00475334">
        <w:t>)</w:t>
      </w:r>
      <w:r>
        <w:t xml:space="preserve">, without “daisy-chaining” boxes together.  </w:t>
      </w:r>
    </w:p>
    <w:p w:rsidR="00BA4E79" w:rsidRDefault="004642DF" w:rsidP="004642DF">
      <w:pPr>
        <w:pStyle w:val="Heading3"/>
      </w:pPr>
      <w:r>
        <w:t xml:space="preserve">The conduit and </w:t>
      </w:r>
      <w:proofErr w:type="spellStart"/>
      <w:r>
        <w:t>backboxes</w:t>
      </w:r>
      <w:proofErr w:type="spellEnd"/>
      <w:r>
        <w:t xml:space="preserve"> must support the cabling manufacturer’s requirements for conduit fill ratios and cabling bend radiuses.</w:t>
      </w:r>
    </w:p>
    <w:p w:rsidR="00BA4E79" w:rsidRDefault="004642DF" w:rsidP="004642DF">
      <w:pPr>
        <w:pStyle w:val="Heading3"/>
      </w:pPr>
      <w:r>
        <w:t>The pathways shall be sized according to the number of cables served using 40% fill ratio.</w:t>
      </w:r>
    </w:p>
    <w:p w:rsidR="00BA4E79" w:rsidRDefault="004642DF" w:rsidP="004642DF">
      <w:pPr>
        <w:pStyle w:val="Heading3"/>
      </w:pPr>
      <w:r>
        <w:t>Pathways may consist of horizontal conduit, vertical conduit, or cable trays.</w:t>
      </w:r>
    </w:p>
    <w:p w:rsidR="00BD0256" w:rsidRDefault="004642DF" w:rsidP="004642DF">
      <w:pPr>
        <w:pStyle w:val="Heading3"/>
      </w:pPr>
      <w:r>
        <w:t xml:space="preserve">Pathways will be designed with cable trays from the TR through major access areas of the building.  Then individual conduits will be installed from within 3 feet of the cable tray to each CL </w:t>
      </w:r>
      <w:proofErr w:type="spellStart"/>
      <w:r>
        <w:t>backbox</w:t>
      </w:r>
      <w:proofErr w:type="spellEnd"/>
      <w:r>
        <w:t xml:space="preserve">. </w:t>
      </w:r>
    </w:p>
    <w:p w:rsidR="004642DF" w:rsidRDefault="004642DF" w:rsidP="004642DF">
      <w:pPr>
        <w:pStyle w:val="Heading3"/>
      </w:pPr>
      <w:r>
        <w:t>Conduit sizing for communication cabling is represented in the following table:</w:t>
      </w:r>
    </w:p>
    <w:p w:rsidR="004642DF" w:rsidRDefault="004642DF" w:rsidP="004642DF"/>
    <w:tbl>
      <w:tblPr>
        <w:tblW w:w="9216" w:type="dxa"/>
        <w:jc w:val="right"/>
        <w:tblLayout w:type="fixed"/>
        <w:tblCellMar>
          <w:left w:w="93" w:type="dxa"/>
          <w:right w:w="93" w:type="dxa"/>
        </w:tblCellMar>
        <w:tblLook w:val="0000" w:firstRow="0" w:lastRow="0" w:firstColumn="0" w:lastColumn="0" w:noHBand="0" w:noVBand="0"/>
      </w:tblPr>
      <w:tblGrid>
        <w:gridCol w:w="1602"/>
        <w:gridCol w:w="899"/>
        <w:gridCol w:w="900"/>
        <w:gridCol w:w="900"/>
        <w:gridCol w:w="900"/>
        <w:gridCol w:w="900"/>
        <w:gridCol w:w="900"/>
        <w:gridCol w:w="1156"/>
        <w:gridCol w:w="1059"/>
      </w:tblGrid>
      <w:tr w:rsidR="004642DF" w:rsidRPr="004642DF" w:rsidTr="0005092A">
        <w:trPr>
          <w:trHeight w:hRule="exact" w:val="355"/>
          <w:jc w:val="right"/>
        </w:trPr>
        <w:tc>
          <w:tcPr>
            <w:tcW w:w="9813" w:type="dxa"/>
            <w:gridSpan w:val="9"/>
            <w:tcBorders>
              <w:top w:val="single" w:sz="6" w:space="0" w:color="000000"/>
              <w:left w:val="single" w:sz="6" w:space="0" w:color="000000"/>
              <w:bottom w:val="single" w:sz="6" w:space="0" w:color="000000"/>
              <w:right w:val="single" w:sz="6" w:space="0" w:color="000000"/>
            </w:tcBorders>
            <w:shd w:val="clear" w:color="auto" w:fill="FFCC00"/>
            <w:vAlign w:val="center"/>
          </w:tcPr>
          <w:p w:rsidR="004642DF" w:rsidRPr="004642DF" w:rsidRDefault="004642DF" w:rsidP="004642DF">
            <w:r w:rsidRPr="004642DF">
              <w:rPr>
                <w:b/>
                <w:bCs/>
              </w:rPr>
              <w:t>CONDUIT SIZING</w:t>
            </w:r>
          </w:p>
        </w:tc>
      </w:tr>
      <w:tr w:rsidR="004642DF" w:rsidRPr="004642DF" w:rsidTr="0005092A">
        <w:trPr>
          <w:trHeight w:hRule="exact" w:val="591"/>
          <w:jc w:val="right"/>
        </w:trPr>
        <w:tc>
          <w:tcPr>
            <w:tcW w:w="1716" w:type="dxa"/>
            <w:tcBorders>
              <w:top w:val="nil"/>
              <w:left w:val="single" w:sz="6" w:space="0" w:color="000000"/>
              <w:bottom w:val="single" w:sz="6" w:space="0" w:color="000000"/>
              <w:right w:val="nil"/>
            </w:tcBorders>
            <w:vAlign w:val="center"/>
          </w:tcPr>
          <w:p w:rsidR="004642DF" w:rsidRPr="004642DF" w:rsidRDefault="004642DF" w:rsidP="004642DF">
            <w:r w:rsidRPr="004642DF">
              <w:t>No. of Cables</w:t>
            </w:r>
          </w:p>
        </w:tc>
        <w:tc>
          <w:tcPr>
            <w:tcW w:w="956" w:type="dxa"/>
            <w:tcBorders>
              <w:top w:val="single" w:sz="6" w:space="0" w:color="000000"/>
              <w:left w:val="single" w:sz="6" w:space="0" w:color="000000"/>
              <w:bottom w:val="single" w:sz="6" w:space="0" w:color="000000"/>
              <w:right w:val="nil"/>
            </w:tcBorders>
            <w:vAlign w:val="center"/>
          </w:tcPr>
          <w:p w:rsidR="004642DF" w:rsidRPr="004642DF" w:rsidRDefault="004642DF" w:rsidP="004642DF"/>
          <w:p w:rsidR="004642DF" w:rsidRPr="004642DF" w:rsidRDefault="004642DF" w:rsidP="004642DF">
            <w:r w:rsidRPr="004642DF">
              <w:t>1</w:t>
            </w:r>
          </w:p>
        </w:tc>
        <w:tc>
          <w:tcPr>
            <w:tcW w:w="956" w:type="dxa"/>
            <w:tcBorders>
              <w:top w:val="single" w:sz="6" w:space="0" w:color="000000"/>
              <w:left w:val="single" w:sz="6" w:space="0" w:color="000000"/>
              <w:bottom w:val="single" w:sz="6" w:space="0" w:color="000000"/>
              <w:right w:val="nil"/>
            </w:tcBorders>
            <w:vAlign w:val="center"/>
          </w:tcPr>
          <w:p w:rsidR="004642DF" w:rsidRPr="004642DF" w:rsidRDefault="004642DF" w:rsidP="004642DF"/>
          <w:p w:rsidR="004642DF" w:rsidRPr="004642DF" w:rsidRDefault="004642DF" w:rsidP="004642DF">
            <w:r w:rsidRPr="004642DF">
              <w:t>5</w:t>
            </w:r>
          </w:p>
        </w:tc>
        <w:tc>
          <w:tcPr>
            <w:tcW w:w="956" w:type="dxa"/>
            <w:tcBorders>
              <w:top w:val="single" w:sz="6" w:space="0" w:color="000000"/>
              <w:left w:val="single" w:sz="6" w:space="0" w:color="000000"/>
              <w:bottom w:val="single" w:sz="6" w:space="0" w:color="000000"/>
              <w:right w:val="nil"/>
            </w:tcBorders>
            <w:vAlign w:val="center"/>
          </w:tcPr>
          <w:p w:rsidR="004642DF" w:rsidRPr="004642DF" w:rsidRDefault="004642DF" w:rsidP="004642DF"/>
          <w:p w:rsidR="004642DF" w:rsidRPr="004642DF" w:rsidRDefault="004642DF" w:rsidP="004642DF">
            <w:r w:rsidRPr="004642DF">
              <w:t>8</w:t>
            </w:r>
          </w:p>
        </w:tc>
        <w:tc>
          <w:tcPr>
            <w:tcW w:w="956" w:type="dxa"/>
            <w:tcBorders>
              <w:top w:val="single" w:sz="6" w:space="0" w:color="000000"/>
              <w:left w:val="single" w:sz="6" w:space="0" w:color="000000"/>
              <w:bottom w:val="single" w:sz="6" w:space="0" w:color="000000"/>
              <w:right w:val="nil"/>
            </w:tcBorders>
            <w:vAlign w:val="center"/>
          </w:tcPr>
          <w:p w:rsidR="004642DF" w:rsidRPr="004642DF" w:rsidRDefault="004642DF" w:rsidP="004642DF"/>
          <w:p w:rsidR="004642DF" w:rsidRPr="004642DF" w:rsidRDefault="004642DF" w:rsidP="004642DF">
            <w:r w:rsidRPr="004642DF">
              <w:t>14</w:t>
            </w:r>
          </w:p>
        </w:tc>
        <w:tc>
          <w:tcPr>
            <w:tcW w:w="956" w:type="dxa"/>
            <w:tcBorders>
              <w:top w:val="single" w:sz="6" w:space="0" w:color="000000"/>
              <w:left w:val="single" w:sz="6" w:space="0" w:color="000000"/>
              <w:bottom w:val="single" w:sz="6" w:space="0" w:color="000000"/>
              <w:right w:val="nil"/>
            </w:tcBorders>
            <w:vAlign w:val="center"/>
          </w:tcPr>
          <w:p w:rsidR="004642DF" w:rsidRPr="004642DF" w:rsidRDefault="004642DF" w:rsidP="004642DF"/>
          <w:p w:rsidR="004642DF" w:rsidRPr="004642DF" w:rsidRDefault="004642DF" w:rsidP="004642DF">
            <w:r w:rsidRPr="004642DF">
              <w:t>18</w:t>
            </w:r>
          </w:p>
        </w:tc>
        <w:tc>
          <w:tcPr>
            <w:tcW w:w="956" w:type="dxa"/>
            <w:tcBorders>
              <w:top w:val="single" w:sz="6" w:space="0" w:color="000000"/>
              <w:left w:val="single" w:sz="6" w:space="0" w:color="000000"/>
              <w:bottom w:val="single" w:sz="6" w:space="0" w:color="000000"/>
              <w:right w:val="nil"/>
            </w:tcBorders>
            <w:vAlign w:val="center"/>
          </w:tcPr>
          <w:p w:rsidR="004642DF" w:rsidRPr="004642DF" w:rsidRDefault="004642DF" w:rsidP="004642DF"/>
          <w:p w:rsidR="004642DF" w:rsidRPr="004642DF" w:rsidRDefault="004642DF" w:rsidP="004642DF">
            <w:r w:rsidRPr="004642DF">
              <w:t>26</w:t>
            </w:r>
          </w:p>
        </w:tc>
        <w:tc>
          <w:tcPr>
            <w:tcW w:w="1233" w:type="dxa"/>
            <w:tcBorders>
              <w:top w:val="single" w:sz="6" w:space="0" w:color="000000"/>
              <w:left w:val="single" w:sz="6" w:space="0" w:color="000000"/>
              <w:bottom w:val="single" w:sz="6" w:space="0" w:color="000000"/>
              <w:right w:val="nil"/>
            </w:tcBorders>
            <w:vAlign w:val="center"/>
          </w:tcPr>
          <w:p w:rsidR="004642DF" w:rsidRPr="004642DF" w:rsidRDefault="004642DF" w:rsidP="004642DF"/>
          <w:p w:rsidR="004642DF" w:rsidRPr="004642DF" w:rsidRDefault="004642DF" w:rsidP="004642DF">
            <w:r w:rsidRPr="004642DF">
              <w:t>40</w:t>
            </w:r>
          </w:p>
        </w:tc>
        <w:tc>
          <w:tcPr>
            <w:tcW w:w="1128" w:type="dxa"/>
            <w:tcBorders>
              <w:top w:val="single" w:sz="6" w:space="0" w:color="000000"/>
              <w:left w:val="single" w:sz="6" w:space="0" w:color="000000"/>
              <w:bottom w:val="single" w:sz="6" w:space="0" w:color="000000"/>
              <w:right w:val="single" w:sz="6" w:space="0" w:color="000000"/>
            </w:tcBorders>
            <w:vAlign w:val="center"/>
          </w:tcPr>
          <w:p w:rsidR="004642DF" w:rsidRPr="004642DF" w:rsidRDefault="004642DF" w:rsidP="004642DF"/>
          <w:p w:rsidR="004642DF" w:rsidRPr="004642DF" w:rsidRDefault="004642DF" w:rsidP="004642DF">
            <w:r w:rsidRPr="004642DF">
              <w:t>60</w:t>
            </w:r>
          </w:p>
        </w:tc>
      </w:tr>
      <w:tr w:rsidR="004642DF" w:rsidRPr="004642DF" w:rsidTr="0005092A">
        <w:trPr>
          <w:trHeight w:hRule="exact" w:val="432"/>
          <w:jc w:val="right"/>
        </w:trPr>
        <w:tc>
          <w:tcPr>
            <w:tcW w:w="1716" w:type="dxa"/>
            <w:tcBorders>
              <w:top w:val="nil"/>
              <w:left w:val="single" w:sz="6" w:space="0" w:color="000000"/>
              <w:bottom w:val="single" w:sz="6" w:space="0" w:color="000000"/>
              <w:right w:val="nil"/>
            </w:tcBorders>
            <w:vAlign w:val="center"/>
          </w:tcPr>
          <w:p w:rsidR="004642DF" w:rsidRPr="004642DF" w:rsidRDefault="004642DF" w:rsidP="004642DF">
            <w:r w:rsidRPr="004642DF">
              <w:t>Conduit Size</w:t>
            </w:r>
          </w:p>
        </w:tc>
        <w:tc>
          <w:tcPr>
            <w:tcW w:w="956" w:type="dxa"/>
            <w:tcBorders>
              <w:top w:val="nil"/>
              <w:left w:val="single" w:sz="6" w:space="0" w:color="000000"/>
              <w:bottom w:val="single" w:sz="6" w:space="0" w:color="000000"/>
              <w:right w:val="nil"/>
            </w:tcBorders>
            <w:vAlign w:val="center"/>
          </w:tcPr>
          <w:p w:rsidR="004642DF" w:rsidRPr="004642DF" w:rsidRDefault="004642DF" w:rsidP="004642DF">
            <w:r w:rsidRPr="004642DF">
              <w:t>½”</w:t>
            </w:r>
          </w:p>
        </w:tc>
        <w:tc>
          <w:tcPr>
            <w:tcW w:w="956" w:type="dxa"/>
            <w:tcBorders>
              <w:top w:val="nil"/>
              <w:left w:val="single" w:sz="6" w:space="0" w:color="000000"/>
              <w:bottom w:val="single" w:sz="6" w:space="0" w:color="000000"/>
              <w:right w:val="nil"/>
            </w:tcBorders>
            <w:vAlign w:val="center"/>
          </w:tcPr>
          <w:p w:rsidR="004642DF" w:rsidRPr="004642DF" w:rsidRDefault="004642DF" w:rsidP="004642DF">
            <w:r w:rsidRPr="004642DF">
              <w:t>¾”</w:t>
            </w:r>
          </w:p>
        </w:tc>
        <w:tc>
          <w:tcPr>
            <w:tcW w:w="956" w:type="dxa"/>
            <w:tcBorders>
              <w:top w:val="nil"/>
              <w:left w:val="single" w:sz="6" w:space="0" w:color="000000"/>
              <w:bottom w:val="single" w:sz="6" w:space="0" w:color="000000"/>
              <w:right w:val="nil"/>
            </w:tcBorders>
            <w:vAlign w:val="center"/>
          </w:tcPr>
          <w:p w:rsidR="004642DF" w:rsidRPr="004642DF" w:rsidRDefault="004642DF" w:rsidP="004642DF">
            <w:r w:rsidRPr="004642DF">
              <w:t>1”</w:t>
            </w:r>
          </w:p>
        </w:tc>
        <w:tc>
          <w:tcPr>
            <w:tcW w:w="956" w:type="dxa"/>
            <w:tcBorders>
              <w:top w:val="nil"/>
              <w:left w:val="single" w:sz="6" w:space="0" w:color="000000"/>
              <w:bottom w:val="single" w:sz="6" w:space="0" w:color="000000"/>
              <w:right w:val="nil"/>
            </w:tcBorders>
            <w:vAlign w:val="center"/>
          </w:tcPr>
          <w:p w:rsidR="004642DF" w:rsidRPr="004642DF" w:rsidRDefault="004642DF" w:rsidP="004642DF">
            <w:r w:rsidRPr="004642DF">
              <w:t>1¼”</w:t>
            </w:r>
          </w:p>
        </w:tc>
        <w:tc>
          <w:tcPr>
            <w:tcW w:w="956" w:type="dxa"/>
            <w:tcBorders>
              <w:top w:val="nil"/>
              <w:left w:val="single" w:sz="6" w:space="0" w:color="000000"/>
              <w:bottom w:val="single" w:sz="6" w:space="0" w:color="000000"/>
              <w:right w:val="nil"/>
            </w:tcBorders>
            <w:vAlign w:val="center"/>
          </w:tcPr>
          <w:p w:rsidR="004642DF" w:rsidRPr="004642DF" w:rsidRDefault="004642DF" w:rsidP="004642DF">
            <w:r w:rsidRPr="004642DF">
              <w:t>1½”</w:t>
            </w:r>
          </w:p>
        </w:tc>
        <w:tc>
          <w:tcPr>
            <w:tcW w:w="956" w:type="dxa"/>
            <w:tcBorders>
              <w:top w:val="nil"/>
              <w:left w:val="single" w:sz="6" w:space="0" w:color="000000"/>
              <w:bottom w:val="single" w:sz="6" w:space="0" w:color="000000"/>
              <w:right w:val="nil"/>
            </w:tcBorders>
            <w:vAlign w:val="center"/>
          </w:tcPr>
          <w:p w:rsidR="004642DF" w:rsidRPr="004642DF" w:rsidRDefault="004642DF" w:rsidP="004642DF">
            <w:r w:rsidRPr="004642DF">
              <w:t>2”</w:t>
            </w:r>
          </w:p>
        </w:tc>
        <w:tc>
          <w:tcPr>
            <w:tcW w:w="1233" w:type="dxa"/>
            <w:tcBorders>
              <w:top w:val="nil"/>
              <w:left w:val="single" w:sz="6" w:space="0" w:color="000000"/>
              <w:bottom w:val="single" w:sz="6" w:space="0" w:color="000000"/>
              <w:right w:val="nil"/>
            </w:tcBorders>
            <w:vAlign w:val="center"/>
          </w:tcPr>
          <w:p w:rsidR="004642DF" w:rsidRPr="004642DF" w:rsidRDefault="004642DF" w:rsidP="004642DF">
            <w:r w:rsidRPr="004642DF">
              <w:t>2½”</w:t>
            </w:r>
          </w:p>
        </w:tc>
        <w:tc>
          <w:tcPr>
            <w:tcW w:w="1128" w:type="dxa"/>
            <w:tcBorders>
              <w:top w:val="nil"/>
              <w:left w:val="single" w:sz="6" w:space="0" w:color="000000"/>
              <w:bottom w:val="single" w:sz="6" w:space="0" w:color="000000"/>
              <w:right w:val="single" w:sz="6" w:space="0" w:color="000000"/>
            </w:tcBorders>
            <w:vAlign w:val="center"/>
          </w:tcPr>
          <w:p w:rsidR="004642DF" w:rsidRPr="004642DF" w:rsidRDefault="004642DF" w:rsidP="004642DF">
            <w:r w:rsidRPr="004642DF">
              <w:t>3”</w:t>
            </w:r>
          </w:p>
        </w:tc>
      </w:tr>
    </w:tbl>
    <w:p w:rsidR="004642DF" w:rsidRDefault="004642DF" w:rsidP="004642DF">
      <w:pPr>
        <w:pStyle w:val="Heading3"/>
      </w:pPr>
      <w:r>
        <w:t>Elevators</w:t>
      </w:r>
    </w:p>
    <w:p w:rsidR="00BD0256" w:rsidRDefault="004642DF" w:rsidP="004642DF">
      <w:pPr>
        <w:pStyle w:val="Heading4"/>
      </w:pPr>
      <w:r>
        <w:t xml:space="preserve">Elevator outlets shall be installed in metal boxes and grounded in accordance with code requirements. </w:t>
      </w:r>
    </w:p>
    <w:p w:rsidR="004642DF" w:rsidRDefault="004642DF" w:rsidP="004642DF">
      <w:pPr>
        <w:pStyle w:val="Heading4"/>
      </w:pPr>
      <w:r>
        <w:t>The elevator CL shall be located inside the elevator equipment room but outside the elevator panel for testing purposes.  There will be a conduit installed from the elevator CL to the elevator panel.</w:t>
      </w:r>
    </w:p>
    <w:p w:rsidR="004642DF" w:rsidRDefault="004642DF" w:rsidP="00BD0256">
      <w:pPr>
        <w:pStyle w:val="Heading3"/>
      </w:pPr>
      <w:r>
        <w:t>Energy management and control systems</w:t>
      </w:r>
    </w:p>
    <w:p w:rsidR="004642DF" w:rsidRDefault="004642DF" w:rsidP="00BD0256">
      <w:pPr>
        <w:pStyle w:val="Heading4"/>
      </w:pPr>
      <w:r>
        <w:t>CLs in mechanical rooms for automated building systems shall be run in EMT conduit from the closet cable tray to a CL located next to the automated building system panel.</w:t>
      </w:r>
    </w:p>
    <w:p w:rsidR="00BD0256" w:rsidRDefault="00BD0256">
      <w:pPr>
        <w:keepNext w:val="0"/>
      </w:pPr>
      <w:r>
        <w:br w:type="page"/>
      </w:r>
    </w:p>
    <w:p w:rsidR="004642DF" w:rsidRDefault="00BD0256" w:rsidP="00BD0256">
      <w:pPr>
        <w:pStyle w:val="Heading2"/>
      </w:pPr>
      <w:r>
        <w:lastRenderedPageBreak/>
        <w:t>S</w:t>
      </w:r>
      <w:r w:rsidR="004642DF">
        <w:t>ubmittals</w:t>
      </w:r>
    </w:p>
    <w:p w:rsidR="004642DF" w:rsidRDefault="004642DF" w:rsidP="0028727D">
      <w:pPr>
        <w:pStyle w:val="Heading3"/>
      </w:pPr>
      <w:r>
        <w:t xml:space="preserve">Product Data:  Submit manufacturers’ product information for </w:t>
      </w:r>
      <w:proofErr w:type="spellStart"/>
      <w:r>
        <w:t>backboxes</w:t>
      </w:r>
      <w:proofErr w:type="spellEnd"/>
      <w:r>
        <w:t xml:space="preserve"> and supports.</w:t>
      </w:r>
    </w:p>
    <w:p w:rsidR="004642DF" w:rsidRDefault="004642DF" w:rsidP="0028727D">
      <w:pPr>
        <w:pStyle w:val="Heading2"/>
      </w:pPr>
      <w:r>
        <w:t>Quality Assurance</w:t>
      </w:r>
    </w:p>
    <w:p w:rsidR="0028727D" w:rsidRDefault="004642DF" w:rsidP="004642DF">
      <w:pPr>
        <w:pStyle w:val="Heading3"/>
      </w:pPr>
      <w:r>
        <w:t>Comply with section 270000.</w:t>
      </w:r>
    </w:p>
    <w:p w:rsidR="004642DF" w:rsidRDefault="004642DF" w:rsidP="004642DF">
      <w:pPr>
        <w:pStyle w:val="Heading3"/>
      </w:pPr>
      <w:r>
        <w:t>Comply with section 260000 (Electrical).</w:t>
      </w:r>
    </w:p>
    <w:p w:rsidR="004642DF" w:rsidRDefault="004642DF" w:rsidP="0028727D">
      <w:pPr>
        <w:pStyle w:val="Heading2"/>
      </w:pPr>
      <w:r>
        <w:t>Delivery, Storage, and Handling</w:t>
      </w:r>
    </w:p>
    <w:p w:rsidR="0028727D" w:rsidRDefault="004642DF" w:rsidP="004642DF">
      <w:pPr>
        <w:pStyle w:val="Heading3"/>
      </w:pPr>
      <w:r>
        <w:t>Comply with section 270000.</w:t>
      </w:r>
    </w:p>
    <w:p w:rsidR="004642DF" w:rsidRDefault="004642DF" w:rsidP="004642DF">
      <w:pPr>
        <w:pStyle w:val="Heading3"/>
      </w:pPr>
      <w:r>
        <w:t>Comply with section 260000 (Electrical).</w:t>
      </w:r>
    </w:p>
    <w:p w:rsidR="004642DF" w:rsidRDefault="004642DF" w:rsidP="0028727D">
      <w:pPr>
        <w:pStyle w:val="Heading1"/>
      </w:pPr>
      <w:r>
        <w:t>PRODUCTS</w:t>
      </w:r>
    </w:p>
    <w:p w:rsidR="004642DF" w:rsidRDefault="004642DF" w:rsidP="0028727D">
      <w:pPr>
        <w:pStyle w:val="Heading2"/>
      </w:pPr>
      <w:r>
        <w:t>Manufacturers</w:t>
      </w:r>
    </w:p>
    <w:p w:rsidR="0028727D" w:rsidRDefault="004642DF" w:rsidP="004642DF">
      <w:pPr>
        <w:pStyle w:val="Heading3"/>
      </w:pPr>
      <w:r>
        <w:t>Conduits:  Comply with Division 26 – Electrical.</w:t>
      </w:r>
    </w:p>
    <w:p w:rsidR="004642DF" w:rsidRDefault="004642DF" w:rsidP="004642DF">
      <w:pPr>
        <w:pStyle w:val="Heading3"/>
      </w:pPr>
      <w:proofErr w:type="spellStart"/>
      <w:r>
        <w:t>Backboxes</w:t>
      </w:r>
      <w:proofErr w:type="spellEnd"/>
      <w:r>
        <w:t xml:space="preserve">:  Comply with drawings for size of </w:t>
      </w:r>
      <w:proofErr w:type="spellStart"/>
      <w:r>
        <w:t>backboxes</w:t>
      </w:r>
      <w:proofErr w:type="spellEnd"/>
      <w:r>
        <w:t>.</w:t>
      </w:r>
    </w:p>
    <w:p w:rsidR="004642DF" w:rsidRDefault="004642DF" w:rsidP="0028727D">
      <w:pPr>
        <w:pStyle w:val="Heading2"/>
      </w:pPr>
      <w:r>
        <w:t>Materials and Fabrication</w:t>
      </w:r>
    </w:p>
    <w:p w:rsidR="004642DF" w:rsidRDefault="004642DF" w:rsidP="0028727D">
      <w:pPr>
        <w:pStyle w:val="Heading3"/>
      </w:pPr>
      <w:r>
        <w:t>Comply with section 260000 (Electrical).</w:t>
      </w:r>
    </w:p>
    <w:p w:rsidR="004642DF" w:rsidRDefault="004642DF" w:rsidP="0028727D">
      <w:pPr>
        <w:pStyle w:val="Heading1"/>
      </w:pPr>
      <w:r>
        <w:t>EXECUTION</w:t>
      </w:r>
    </w:p>
    <w:p w:rsidR="004642DF" w:rsidRDefault="004642DF" w:rsidP="00AF64C7">
      <w:pPr>
        <w:pStyle w:val="Heading2"/>
      </w:pPr>
      <w:r>
        <w:t>Examination</w:t>
      </w:r>
    </w:p>
    <w:p w:rsidR="004642DF" w:rsidRDefault="004642DF" w:rsidP="00AF64C7">
      <w:pPr>
        <w:pStyle w:val="Heading3"/>
      </w:pPr>
      <w:r>
        <w:t>Comply with section 260000 (Electrical).</w:t>
      </w:r>
    </w:p>
    <w:p w:rsidR="004642DF" w:rsidRDefault="004642DF" w:rsidP="00AF64C7">
      <w:pPr>
        <w:pStyle w:val="Heading2"/>
      </w:pPr>
      <w:r>
        <w:t>Installation</w:t>
      </w:r>
    </w:p>
    <w:p w:rsidR="00AF64C7" w:rsidRDefault="004642DF" w:rsidP="004642DF">
      <w:pPr>
        <w:pStyle w:val="Heading3"/>
      </w:pPr>
      <w:r>
        <w:t>Comply with section 260000 (Electrical).</w:t>
      </w:r>
    </w:p>
    <w:p w:rsidR="00AF64C7" w:rsidRDefault="004642DF" w:rsidP="004642DF">
      <w:pPr>
        <w:pStyle w:val="Heading3"/>
      </w:pPr>
      <w:r>
        <w:t>When installing exposed conduit that is attached to walls or ceilings, ensure that the conduit runs perpendicular to the walls or ceilings.  Angular or large conduit sweeping installations will not be acceptable.</w:t>
      </w:r>
    </w:p>
    <w:p w:rsidR="00AF64C7" w:rsidRDefault="004642DF" w:rsidP="004642DF">
      <w:pPr>
        <w:pStyle w:val="Heading3"/>
      </w:pPr>
      <w:r>
        <w:t>When installing conduits, terminate the free ends of the conduits with bushings to ensure that communication cabling is not stripped by the sharp edges of the cut conduit.</w:t>
      </w:r>
    </w:p>
    <w:p w:rsidR="00AF64C7" w:rsidRDefault="004642DF" w:rsidP="004642DF">
      <w:pPr>
        <w:pStyle w:val="Heading3"/>
      </w:pPr>
      <w:r>
        <w:t>Install no more than the equivalent of two 90-degree bends between CLs and cable trays.</w:t>
      </w:r>
    </w:p>
    <w:p w:rsidR="004642DF" w:rsidRDefault="004642DF" w:rsidP="004642DF">
      <w:pPr>
        <w:pStyle w:val="Heading3"/>
      </w:pPr>
      <w:r>
        <w:t>Provide pull line in empty conduits and surface raceway.</w:t>
      </w:r>
    </w:p>
    <w:p w:rsidR="004642DF" w:rsidRDefault="004642DF" w:rsidP="00AF64C7">
      <w:pPr>
        <w:pStyle w:val="Heading2"/>
      </w:pPr>
      <w:r>
        <w:t>Adjustments</w:t>
      </w:r>
    </w:p>
    <w:p w:rsidR="004642DF" w:rsidRDefault="004642DF" w:rsidP="00AF64C7">
      <w:pPr>
        <w:pStyle w:val="Heading3"/>
      </w:pPr>
      <w:r>
        <w:t>Comply with section 260000 (Electrical).</w:t>
      </w:r>
    </w:p>
    <w:p w:rsidR="004642DF" w:rsidRDefault="004642DF" w:rsidP="004642DF"/>
    <w:p w:rsidR="005D6625" w:rsidRPr="00AF64C7" w:rsidRDefault="00AF64C7" w:rsidP="004642DF">
      <w:pPr>
        <w:rPr>
          <w:b/>
        </w:rPr>
      </w:pPr>
      <w:r w:rsidRPr="00AF64C7">
        <w:rPr>
          <w:b/>
        </w:rPr>
        <w:t>END SECTION</w:t>
      </w:r>
    </w:p>
    <w:sectPr w:rsidR="005D6625" w:rsidRPr="00AF64C7"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BA5" w:rsidRDefault="005F2B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AF64C7">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BA4E79" w:rsidP="00206F3E">
          <w:pPr>
            <w:tabs>
              <w:tab w:val="center" w:pos="4320"/>
              <w:tab w:val="right" w:pos="10080"/>
            </w:tabs>
            <w:jc w:val="right"/>
            <w:rPr>
              <w:sz w:val="16"/>
              <w:szCs w:val="16"/>
            </w:rPr>
          </w:pPr>
          <w:r>
            <w:rPr>
              <w:sz w:val="16"/>
              <w:szCs w:val="16"/>
            </w:rPr>
            <w:t xml:space="preserve">27 05 28.33 Conduits &amp; </w:t>
          </w:r>
          <w:proofErr w:type="spellStart"/>
          <w:r>
            <w:rPr>
              <w:sz w:val="16"/>
              <w:szCs w:val="16"/>
            </w:rPr>
            <w:t>Backboxes</w:t>
          </w:r>
          <w:proofErr w:type="spellEnd"/>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5F2BA5" w:rsidRPr="005F2BA5">
            <w:rPr>
              <w:sz w:val="16"/>
              <w:szCs w:val="16"/>
            </w:rPr>
            <w:t>7/1/2014</w:t>
          </w:r>
          <w:bookmarkStart w:id="0" w:name="_GoBack"/>
          <w:bookmarkEnd w:id="0"/>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5F2BA5">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5F2BA5">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BA5" w:rsidRDefault="005F2B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BA5" w:rsidRDefault="005F2BA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BA4E79">
      <w:rPr>
        <w:b/>
      </w:rPr>
      <w:t>27 05 28.33</w:t>
    </w:r>
    <w:r w:rsidRPr="00206F3E">
      <w:rPr>
        <w:b/>
      </w:rPr>
      <w:t xml:space="preserve"> – </w:t>
    </w:r>
    <w:r w:rsidR="00BA4E79">
      <w:rPr>
        <w:b/>
      </w:rPr>
      <w:t>CONDUITS &amp; BACKBOXES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BA5" w:rsidRDefault="005F2B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092A"/>
    <w:rsid w:val="00053BAE"/>
    <w:rsid w:val="00062D02"/>
    <w:rsid w:val="00064BCA"/>
    <w:rsid w:val="000655FF"/>
    <w:rsid w:val="000656B3"/>
    <w:rsid w:val="00081BCE"/>
    <w:rsid w:val="00082C41"/>
    <w:rsid w:val="000B0399"/>
    <w:rsid w:val="000B08FD"/>
    <w:rsid w:val="000C7EA8"/>
    <w:rsid w:val="0011329E"/>
    <w:rsid w:val="00133302"/>
    <w:rsid w:val="00152F22"/>
    <w:rsid w:val="001615A9"/>
    <w:rsid w:val="001670DA"/>
    <w:rsid w:val="0018413A"/>
    <w:rsid w:val="001935FB"/>
    <w:rsid w:val="001E644B"/>
    <w:rsid w:val="001E7A63"/>
    <w:rsid w:val="00206F3E"/>
    <w:rsid w:val="0022329A"/>
    <w:rsid w:val="002332D1"/>
    <w:rsid w:val="00234228"/>
    <w:rsid w:val="00245CFA"/>
    <w:rsid w:val="0026282E"/>
    <w:rsid w:val="00264A10"/>
    <w:rsid w:val="00282FD1"/>
    <w:rsid w:val="0028727D"/>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642DF"/>
    <w:rsid w:val="00473558"/>
    <w:rsid w:val="00475334"/>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2BA5"/>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AF64C7"/>
    <w:rsid w:val="00B047CA"/>
    <w:rsid w:val="00B078B2"/>
    <w:rsid w:val="00B1187E"/>
    <w:rsid w:val="00B141A3"/>
    <w:rsid w:val="00B2253B"/>
    <w:rsid w:val="00B34D31"/>
    <w:rsid w:val="00B7054F"/>
    <w:rsid w:val="00B77EBB"/>
    <w:rsid w:val="00B86A99"/>
    <w:rsid w:val="00B87B9D"/>
    <w:rsid w:val="00BA4E79"/>
    <w:rsid w:val="00BC591D"/>
    <w:rsid w:val="00BC7675"/>
    <w:rsid w:val="00BD0256"/>
    <w:rsid w:val="00BE190E"/>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10C2"/>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BA3B9B-9218-472F-BDE9-0098362B5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24</TotalTime>
  <Pages>2</Pages>
  <Words>532</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3293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10</cp:revision>
  <cp:lastPrinted>2009-03-05T22:14:00Z</cp:lastPrinted>
  <dcterms:created xsi:type="dcterms:W3CDTF">2013-09-27T16:03:00Z</dcterms:created>
  <dcterms:modified xsi:type="dcterms:W3CDTF">2014-05-27T20:21:00Z</dcterms:modified>
</cp:coreProperties>
</file>